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015BC-9E2B-4577-AF7F-9C9230865FE2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